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Bradford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Bradford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Bradford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Bradford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Bradford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Bradford East are estimated to have a score of 1-2 on the PGSI (low-risk gambling), whilst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68.8% </w:t>
      </w:r>
      <w:r w:rsidRPr="004747BF">
        <w:rPr>
          <w:rFonts w:ascii="Libre Franklin Light" w:eastAsia="Times New Roman" w:hAnsi="Libre Franklin Light" w:cs="Calibri Light"/>
        </w:rPr>
        <w:t xml:space="preserve">of those respondents classified as PGSI 8+ in Bradford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Bradford East is estimated to be </w:t>
      </w:r>
      <w:r w:rsidRPr="00773DF7">
        <w:rPr>
          <w:rFonts w:ascii="Libre Franklin Light" w:eastAsia="Times New Roman" w:hAnsi="Libre Franklin Light" w:cs="Calibri Light"/>
          <w:b/>
          <w:bCs/>
          <w:color w:val="C45911" w:themeColor="accent2" w:themeShade="BF"/>
        </w:rPr>
        <w:t xml:space="preserve">£5,234,033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Bradford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Bradford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dford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Bradford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dford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Bradford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dford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Bradford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Bradford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Bradford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Bradford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Bradford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£5,234,033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Bradford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£85,254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£1,763,097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£126,302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£35,522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£65,124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£3,158,734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£5,234,033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Bradford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Bradford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Bradford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Bradford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Bradford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Bradford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49DB7D-A384-409C-BF49-5A856480F48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